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2A4EEA" w:rsidRDefault="002A4EEA" w:rsidP="002B2E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2A4EEA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Индивидуально-групповых </w:t>
      </w:r>
      <w:r w:rsidRPr="001B6CA8">
        <w:rPr>
          <w:rFonts w:ascii="Times New Roman" w:hAnsi="Times New Roman"/>
          <w:b/>
          <w:sz w:val="28"/>
          <w:szCs w:val="28"/>
        </w:rPr>
        <w:t>занятий по психологии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 w:rsidRPr="001B6CA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Познай себя</w:t>
      </w:r>
      <w:r w:rsidRPr="001B6CA8">
        <w:rPr>
          <w:rFonts w:ascii="Times New Roman" w:hAnsi="Times New Roman"/>
          <w:b/>
          <w:sz w:val="28"/>
          <w:szCs w:val="28"/>
        </w:rPr>
        <w:t>»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7Б класса</w:t>
      </w:r>
      <w:r w:rsidRPr="001B6C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(ЗПР) и 7В класса (ЗПР)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 учебный год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2A4EEA" w:rsidRPr="00AB3175" w:rsidRDefault="002A4EEA" w:rsidP="00AB31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2018-2019 учебный год</w:t>
      </w:r>
    </w:p>
    <w:p w:rsidR="002A4EE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2A4EEA" w:rsidRPr="00EB18A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учащимися 7</w:t>
      </w:r>
      <w:r w:rsidRPr="00EB18AA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класса и 7в класса (ЗПР</w:t>
      </w:r>
      <w:r w:rsidRPr="00EB18AA">
        <w:rPr>
          <w:rFonts w:ascii="Times New Roman" w:hAnsi="Times New Roman"/>
          <w:b/>
          <w:sz w:val="28"/>
          <w:szCs w:val="28"/>
        </w:rPr>
        <w:t>)</w:t>
      </w:r>
    </w:p>
    <w:p w:rsidR="002A4EEA" w:rsidRPr="00EB18AA" w:rsidRDefault="002A4EEA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«Лабиринты жизни»</w:t>
      </w:r>
    </w:p>
    <w:p w:rsidR="002A4EEA" w:rsidRPr="00EB18A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2A4EEA" w:rsidRPr="00EB18AA" w:rsidRDefault="002A4EEA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Рабочая программа соответствует требованиям Федерального государственного образовательного стандарта начального общего образования 2010 года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ФГОС. Утвержденный приказом Министерства образования и науки от 6 октября 2009 года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2A4EEA" w:rsidRPr="00EB18AA" w:rsidRDefault="002A4EEA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2A4EEA" w:rsidRPr="00EB18AA" w:rsidRDefault="002A4EEA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Исследования показали, что среди детей с отклоняющимся поведением чаще всего встречаются дети с нарушениями психического здоровья. И хотя определенную роль играют и генетические факторы, по мнению экспертов, основная причина связана с неблагоприятной психосоциальной ситуацией развития. Особенно в этом плане следует обратить внимание на подростков  с ЗПР, у которых в этом возрасте некоторые черты характера особенно акцентуированы.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особенности отклонений в  развитии характера у некоторых типов подростков.</w:t>
      </w:r>
      <w:r w:rsidRPr="00EB18AA">
        <w:rPr>
          <w:rFonts w:ascii="Times New Roman" w:hAnsi="Times New Roman"/>
          <w:sz w:val="24"/>
          <w:szCs w:val="24"/>
        </w:rPr>
        <w:tab/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Первый тип</w:t>
      </w:r>
      <w:r>
        <w:rPr>
          <w:rFonts w:ascii="Times New Roman" w:hAnsi="Times New Roman"/>
          <w:sz w:val="24"/>
          <w:szCs w:val="24"/>
        </w:rPr>
        <w:t>. В детстве обычно мало отличаются от сверстников, но с наступлением пубертатного периода заметными становятся циклические перепады настроения. В период подъема такие подростки не переносят монотонности и однообразия в общении, страдают от одиночества, а в период спада сильно реагируют на упреки, становятся крайне раздражительными.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Второй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частыми сменами настроения. Эмоциональная Сфера крайне лабильна.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Третий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повышенной утомляемостью, раздражительностью, склонностью к ипохондрии.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Четвертый тип</w:t>
      </w:r>
      <w:r>
        <w:rPr>
          <w:rFonts w:ascii="Times New Roman" w:hAnsi="Times New Roman"/>
          <w:sz w:val="24"/>
          <w:szCs w:val="24"/>
        </w:rPr>
        <w:t>. Подростки отличаются ярко выраженным чувством «собственной недостаточности»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Семиклассники </w:t>
      </w:r>
      <w:r w:rsidRPr="00EB18AA">
        <w:rPr>
          <w:rFonts w:ascii="Times New Roman" w:hAnsi="Times New Roman"/>
          <w:sz w:val="24"/>
          <w:szCs w:val="24"/>
        </w:rPr>
        <w:t>встречаются с определенными трудностями.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-возрастание личностной и школьной тревожности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работоспособности и общая астенизация НС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-личностная дезадаптация и изменения в поведении(повышенная мнительность или наоборот, раздражительность и агрессивность)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забывчивости неорганизаванности, нарушение функции планирования и снижения самоконтроля.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ab/>
        <w:t>Одним из главных направлений в подростковом возрасте является формирование умения учиться.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Сложности в учебе  подростков могут быть вызваны как недостатками учебной подготовки при нормальном уровне развития мыслительных операций(пробелы в знаниях или несформированность  общеучебных умений и навыков), так и несформированностью основных мыслительных операций и действий(аналитико-синтетическая деятельность, умений обобщать, систематизировать, недостатки внимания, памяти, возможные логопедические дефекты).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2A4EEA" w:rsidRPr="00EB18AA" w:rsidRDefault="002A4EEA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уровня психологического развития, 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2A4EEA" w:rsidRPr="00577E75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2A4EEA" w:rsidRPr="00577E75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2A4EEA" w:rsidRPr="00A90CB6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Вся программа делится на три этапа: ориентировочный, развивающий и закрепляющий.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-укрепление адекватной самооценки</w:t>
      </w:r>
    </w:p>
    <w:p w:rsidR="002A4EEA" w:rsidRPr="00EB18AA" w:rsidRDefault="002A4EEA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2A4EEA" w:rsidRPr="00EB18AA" w:rsidRDefault="002A4EEA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2A4EEA" w:rsidRPr="00EB18A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2A4EEA" w:rsidRPr="00EB18AA" w:rsidRDefault="002A4EEA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2A4EEA" w:rsidRPr="00EB18A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2A4EE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7A6F6E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общей осведомленности, социального интеллекта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  <w:sectPr w:rsidR="002A4EEA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 рефлексии поведения и эмоционально-волевой регуляции поведения</w:t>
      </w:r>
    </w:p>
    <w:p w:rsidR="002A4EEA" w:rsidRPr="00BF1DAE" w:rsidRDefault="002A4EEA" w:rsidP="00BF1DAE">
      <w:pPr>
        <w:pStyle w:val="Heading1"/>
      </w:pPr>
      <w:r>
        <w:t xml:space="preserve">                                                              Раздел 3</w:t>
      </w:r>
      <w:r w:rsidRPr="000A560D">
        <w:t>. Календарно-тематическое  планирование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2A4EEA" w:rsidRPr="00EB18AA" w:rsidTr="00F80E06">
        <w:tc>
          <w:tcPr>
            <w:tcW w:w="828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2A4EEA" w:rsidRPr="00F77489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EEA" w:rsidRPr="00EB18AA" w:rsidTr="00F80E06">
        <w:trPr>
          <w:trHeight w:val="7430"/>
        </w:trPr>
        <w:tc>
          <w:tcPr>
            <w:tcW w:w="828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21.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4" w:type="dxa"/>
          </w:tcPr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Введение в общение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память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t>Личность и общение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BF7F03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 Культура общения</w:t>
            </w: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2A4EEA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  <w:r w:rsidRPr="00BF7F03">
              <w:rPr>
                <w:rFonts w:ascii="Times New Roman" w:hAnsi="Times New Roman"/>
                <w:sz w:val="24"/>
                <w:szCs w:val="24"/>
              </w:rPr>
              <w:t>занятие.Слово на прощание</w:t>
            </w: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Выходящая диагностика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Pr="00973316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A90CB6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2A4EEA" w:rsidRPr="003650DA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умение 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EEA" w:rsidRPr="00825E03" w:rsidRDefault="002A4EEA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2A4EEA" w:rsidRDefault="002A4EEA" w:rsidP="00B632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собственных личностных черт.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6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EEA" w:rsidRPr="00973316" w:rsidTr="00F80E06">
        <w:tc>
          <w:tcPr>
            <w:tcW w:w="828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2A4EEA" w:rsidRPr="00973316" w:rsidRDefault="002A4EEA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A4EEA" w:rsidRDefault="002A4EEA" w:rsidP="00A616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A4EEA" w:rsidRDefault="002A4EEA" w:rsidP="00294BE8">
      <w:pPr>
        <w:pStyle w:val="2"/>
        <w:spacing w:before="0" w:after="0"/>
        <w:rPr>
          <w:rFonts w:ascii="Times New Roman" w:hAnsi="Times New Roman" w:cs="Times New Roman"/>
          <w:sz w:val="24"/>
          <w:szCs w:val="24"/>
          <w:lang w:eastAsia="ru-RU"/>
        </w:rPr>
        <w:sectPr w:rsidR="002A4EEA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2A4EEA" w:rsidRDefault="002A4EEA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4EEA" w:rsidRPr="00EB18AA" w:rsidRDefault="002A4EEA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EEA" w:rsidRPr="00EB18AA" w:rsidRDefault="002A4EEA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2A4EEA" w:rsidRPr="00EB18AA" w:rsidRDefault="002A4EEA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ind w:left="851"/>
        <w:rPr>
          <w:rFonts w:ascii="Times New Roman" w:hAnsi="Times New Roman"/>
          <w:sz w:val="24"/>
          <w:szCs w:val="24"/>
        </w:rPr>
      </w:pPr>
    </w:p>
    <w:p w:rsidR="002A4EEA" w:rsidRDefault="002A4EEA" w:rsidP="00294BE8">
      <w:pPr>
        <w:ind w:left="851"/>
        <w:rPr>
          <w:rFonts w:ascii="Times New Roman" w:hAnsi="Times New Roman"/>
          <w:sz w:val="24"/>
          <w:szCs w:val="24"/>
        </w:rPr>
        <w:sectPr w:rsidR="002A4EEA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2A4EEA" w:rsidRPr="00BF1DAE" w:rsidRDefault="002A4EEA" w:rsidP="00294BE8">
      <w:pPr>
        <w:pStyle w:val="2"/>
        <w:spacing w:before="0" w:after="0"/>
        <w:ind w:left="851" w:firstLine="709"/>
        <w:jc w:val="center"/>
      </w:pPr>
    </w:p>
    <w:sectPr w:rsidR="002A4EEA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EEA" w:rsidRDefault="002A4EEA">
      <w:r>
        <w:separator/>
      </w:r>
    </w:p>
  </w:endnote>
  <w:endnote w:type="continuationSeparator" w:id="0">
    <w:p w:rsidR="002A4EEA" w:rsidRDefault="002A4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2A4EEA" w:rsidP="003D46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4EEA" w:rsidRDefault="002A4EEA" w:rsidP="007A4F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2A4EEA" w:rsidP="003D46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A4EEA" w:rsidRDefault="002A4EEA" w:rsidP="007A4FA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EEA" w:rsidRDefault="002A4EEA">
      <w:r>
        <w:separator/>
      </w:r>
    </w:p>
  </w:footnote>
  <w:footnote w:type="continuationSeparator" w:id="0">
    <w:p w:rsidR="002A4EEA" w:rsidRDefault="002A4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2A4EEA">
    <w:pPr>
      <w:pStyle w:val="Header"/>
    </w:pPr>
  </w:p>
  <w:p w:rsidR="002A4EEA" w:rsidRPr="007A4FAD" w:rsidRDefault="002A4EEA">
    <w:pPr>
      <w:pStyle w:val="Header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</w:t>
    </w:r>
    <w:r>
      <w:t>Ильиных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0125"/>
    <w:rsid w:val="0002680D"/>
    <w:rsid w:val="00087730"/>
    <w:rsid w:val="000A560D"/>
    <w:rsid w:val="000B1317"/>
    <w:rsid w:val="000B2972"/>
    <w:rsid w:val="000D50CD"/>
    <w:rsid w:val="0010261A"/>
    <w:rsid w:val="00103CFB"/>
    <w:rsid w:val="0010684F"/>
    <w:rsid w:val="001B6CA8"/>
    <w:rsid w:val="001D7591"/>
    <w:rsid w:val="00213D78"/>
    <w:rsid w:val="00246445"/>
    <w:rsid w:val="0025491B"/>
    <w:rsid w:val="00265A94"/>
    <w:rsid w:val="00294BE8"/>
    <w:rsid w:val="002A4EEA"/>
    <w:rsid w:val="002A655B"/>
    <w:rsid w:val="002B2E90"/>
    <w:rsid w:val="002C0C47"/>
    <w:rsid w:val="002C5DAA"/>
    <w:rsid w:val="002F2A96"/>
    <w:rsid w:val="00313F5A"/>
    <w:rsid w:val="0035250F"/>
    <w:rsid w:val="003650DA"/>
    <w:rsid w:val="00392B13"/>
    <w:rsid w:val="003B6BE8"/>
    <w:rsid w:val="003D4601"/>
    <w:rsid w:val="004030FD"/>
    <w:rsid w:val="004448C1"/>
    <w:rsid w:val="0046016C"/>
    <w:rsid w:val="00495784"/>
    <w:rsid w:val="00496B16"/>
    <w:rsid w:val="004C2876"/>
    <w:rsid w:val="004E4210"/>
    <w:rsid w:val="004F5B38"/>
    <w:rsid w:val="00560C4C"/>
    <w:rsid w:val="0056489D"/>
    <w:rsid w:val="005721CF"/>
    <w:rsid w:val="00577E75"/>
    <w:rsid w:val="006904F0"/>
    <w:rsid w:val="006A2E5D"/>
    <w:rsid w:val="006B7DB6"/>
    <w:rsid w:val="006C2008"/>
    <w:rsid w:val="006E70D7"/>
    <w:rsid w:val="007253C9"/>
    <w:rsid w:val="00752322"/>
    <w:rsid w:val="0076174C"/>
    <w:rsid w:val="007A4FAD"/>
    <w:rsid w:val="007A6207"/>
    <w:rsid w:val="007A6F6E"/>
    <w:rsid w:val="007F0BCF"/>
    <w:rsid w:val="007F53BC"/>
    <w:rsid w:val="00825E03"/>
    <w:rsid w:val="008F294D"/>
    <w:rsid w:val="00950E4A"/>
    <w:rsid w:val="0095243F"/>
    <w:rsid w:val="00973316"/>
    <w:rsid w:val="00A52D20"/>
    <w:rsid w:val="00A6169C"/>
    <w:rsid w:val="00A90CB6"/>
    <w:rsid w:val="00AB3175"/>
    <w:rsid w:val="00AC6634"/>
    <w:rsid w:val="00AD1022"/>
    <w:rsid w:val="00AF4CE9"/>
    <w:rsid w:val="00B4187F"/>
    <w:rsid w:val="00B6324C"/>
    <w:rsid w:val="00B63D6C"/>
    <w:rsid w:val="00B83D24"/>
    <w:rsid w:val="00B91D45"/>
    <w:rsid w:val="00BF1DAE"/>
    <w:rsid w:val="00BF6411"/>
    <w:rsid w:val="00BF7F03"/>
    <w:rsid w:val="00C2780B"/>
    <w:rsid w:val="00C3749A"/>
    <w:rsid w:val="00C55AA4"/>
    <w:rsid w:val="00C74579"/>
    <w:rsid w:val="00CB364B"/>
    <w:rsid w:val="00CC4599"/>
    <w:rsid w:val="00D33359"/>
    <w:rsid w:val="00DA55EA"/>
    <w:rsid w:val="00E560FA"/>
    <w:rsid w:val="00E634FC"/>
    <w:rsid w:val="00E86FE6"/>
    <w:rsid w:val="00EB18AA"/>
    <w:rsid w:val="00EF07D2"/>
    <w:rsid w:val="00F77489"/>
    <w:rsid w:val="00F80E06"/>
    <w:rsid w:val="00FF1FB2"/>
    <w:rsid w:val="00FF27E0"/>
    <w:rsid w:val="00FF7BCE"/>
    <w:rsid w:val="00FF7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0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70D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Normal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5AA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5AA4"/>
    <w:rPr>
      <w:rFonts w:cs="Times New Roman"/>
    </w:rPr>
  </w:style>
  <w:style w:type="character" w:styleId="PageNumber">
    <w:name w:val="page number"/>
    <w:basedOn w:val="DefaultParagraphFont"/>
    <w:uiPriority w:val="99"/>
    <w:rsid w:val="007A4FAD"/>
    <w:rPr>
      <w:rFonts w:cs="Times New Roma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195</TotalTime>
  <Pages>13</Pages>
  <Words>2151</Words>
  <Characters>12261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2018-10-15T06:46:00Z</cp:lastPrinted>
  <dcterms:created xsi:type="dcterms:W3CDTF">2014-10-05T09:28:00Z</dcterms:created>
  <dcterms:modified xsi:type="dcterms:W3CDTF">2018-10-15T08:15:00Z</dcterms:modified>
</cp:coreProperties>
</file>